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C9CA1" w14:textId="23635613" w:rsidR="00F90CEA" w:rsidRPr="00AA664A" w:rsidRDefault="00F90CEA" w:rsidP="00F90CEA">
      <w:pPr>
        <w:tabs>
          <w:tab w:val="right" w:pos="9630"/>
        </w:tabs>
        <w:spacing w:after="0"/>
        <w:jc w:val="both"/>
        <w:rPr>
          <w:rFonts w:eastAsiaTheme="minorEastAsia" w:hint="eastAsia"/>
          <w:b/>
          <w:sz w:val="24"/>
          <w:szCs w:val="24"/>
          <w:lang w:eastAsia="ja-JP"/>
        </w:rPr>
      </w:pPr>
      <w:bookmarkStart w:id="0" w:name="page1"/>
      <w:r w:rsidRPr="000D3BAF">
        <w:rPr>
          <w:rFonts w:eastAsia="SimSun"/>
          <w:b/>
          <w:sz w:val="24"/>
          <w:szCs w:val="24"/>
        </w:rPr>
        <w:t>3GPP TSG-RAN WG4 Meeting # 94-e-Bis</w:t>
      </w:r>
      <w:r w:rsidRPr="000D3BAF">
        <w:rPr>
          <w:rFonts w:eastAsia="SimSun"/>
          <w:b/>
          <w:sz w:val="24"/>
          <w:szCs w:val="24"/>
        </w:rPr>
        <w:tab/>
        <w:t>R4-200</w:t>
      </w:r>
      <w:r w:rsidR="008E566B">
        <w:rPr>
          <w:rFonts w:eastAsiaTheme="minorEastAsia" w:hint="eastAsia"/>
          <w:b/>
          <w:sz w:val="24"/>
          <w:szCs w:val="24"/>
          <w:lang w:eastAsia="ja-JP"/>
        </w:rPr>
        <w:t>4005</w:t>
      </w:r>
    </w:p>
    <w:p w14:paraId="58219C5C" w14:textId="77777777" w:rsidR="00F90CEA" w:rsidRDefault="00F90CEA" w:rsidP="00F90CEA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0D3BAF">
        <w:rPr>
          <w:rFonts w:eastAsia="SimSun"/>
          <w:b/>
          <w:sz w:val="24"/>
          <w:szCs w:val="24"/>
        </w:rPr>
        <w:t>Electronic Meeting, 20 – 30 Apr., 2020</w:t>
      </w:r>
    </w:p>
    <w:p w14:paraId="1C786764" w14:textId="77777777" w:rsidR="00F90CEA" w:rsidRPr="00F24EB6" w:rsidRDefault="00F90CEA" w:rsidP="00F90CEA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5223255E" w14:textId="5F5DD0E3" w:rsidR="00F90CEA" w:rsidRDefault="00F90CEA" w:rsidP="00F90CEA">
      <w:pPr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Agenda item:</w:t>
      </w:r>
      <w:r w:rsidRPr="00F24EB6">
        <w:rPr>
          <w:color w:val="000000" w:themeColor="text1"/>
          <w:sz w:val="24"/>
          <w:lang w:val="en-US"/>
        </w:rPr>
        <w:tab/>
      </w:r>
      <w:r w:rsidRPr="00F24EB6">
        <w:rPr>
          <w:color w:val="000000" w:themeColor="text1"/>
          <w:sz w:val="24"/>
          <w:lang w:val="en-US"/>
        </w:rPr>
        <w:tab/>
      </w:r>
      <w:r>
        <w:rPr>
          <w:color w:val="000000" w:themeColor="text1"/>
          <w:sz w:val="24"/>
          <w:lang w:val="en-US" w:eastAsia="ja-JP"/>
        </w:rPr>
        <w:t>6</w:t>
      </w:r>
      <w:r w:rsidRPr="00F24EB6">
        <w:rPr>
          <w:color w:val="000000" w:themeColor="text1"/>
          <w:sz w:val="24"/>
          <w:lang w:val="en-US" w:eastAsia="ja-JP"/>
        </w:rPr>
        <w:t>.17.2.1</w:t>
      </w:r>
      <w:r w:rsidR="00AA664A">
        <w:rPr>
          <w:color w:val="000000" w:themeColor="text1"/>
          <w:sz w:val="24"/>
          <w:lang w:val="en-US" w:eastAsia="ja-JP"/>
        </w:rPr>
        <w:t>.3</w:t>
      </w:r>
    </w:p>
    <w:p w14:paraId="295D7046" w14:textId="77777777" w:rsidR="00F90CEA" w:rsidRPr="00F24EB6" w:rsidRDefault="00F90CEA" w:rsidP="00F90CEA">
      <w:pPr>
        <w:jc w:val="both"/>
        <w:rPr>
          <w:color w:val="000000" w:themeColor="text1"/>
          <w:sz w:val="24"/>
          <w:lang w:val="en-US"/>
        </w:rPr>
      </w:pPr>
      <w:r w:rsidRPr="00F24EB6">
        <w:rPr>
          <w:b/>
          <w:color w:val="000000" w:themeColor="text1"/>
          <w:sz w:val="24"/>
          <w:lang w:val="en-US"/>
        </w:rPr>
        <w:t>Source:</w:t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b/>
          <w:color w:val="000000" w:themeColor="text1"/>
          <w:sz w:val="24"/>
          <w:lang w:val="en-US"/>
        </w:rPr>
        <w:tab/>
      </w:r>
      <w:r w:rsidRPr="00F24EB6">
        <w:rPr>
          <w:color w:val="000000" w:themeColor="text1"/>
          <w:sz w:val="24"/>
          <w:lang w:val="en-US" w:eastAsia="ja-JP"/>
        </w:rPr>
        <w:t>NTT DOCOMO, INC.</w:t>
      </w:r>
    </w:p>
    <w:p w14:paraId="00A90134" w14:textId="66C3C7C1" w:rsidR="00F90CEA" w:rsidRPr="00F24EB6" w:rsidRDefault="00F90CEA" w:rsidP="00AA664A">
      <w:pPr>
        <w:tabs>
          <w:tab w:val="left" w:pos="174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F24EB6">
        <w:rPr>
          <w:b/>
          <w:color w:val="000000" w:themeColor="text1"/>
          <w:sz w:val="24"/>
          <w:lang w:val="en-US"/>
        </w:rPr>
        <w:t>Title:</w:t>
      </w:r>
      <w:r w:rsidR="00AA664A">
        <w:rPr>
          <w:color w:val="000000" w:themeColor="text1"/>
          <w:sz w:val="24"/>
          <w:lang w:val="en-US"/>
        </w:rPr>
        <w:tab/>
      </w:r>
      <w:r>
        <w:rPr>
          <w:rFonts w:hint="eastAsia"/>
          <w:color w:val="000000" w:themeColor="text1"/>
          <w:sz w:val="24"/>
          <w:lang w:val="en-US" w:eastAsia="ja-JP"/>
        </w:rPr>
        <w:t xml:space="preserve">Views </w:t>
      </w:r>
      <w:r>
        <w:rPr>
          <w:color w:val="000000" w:themeColor="text1"/>
          <w:sz w:val="24"/>
          <w:lang w:val="en-US" w:eastAsia="ja-JP"/>
        </w:rPr>
        <w:t>on HST single-tap</w:t>
      </w:r>
      <w:r w:rsidRPr="00F24EB6">
        <w:rPr>
          <w:color w:val="000000" w:themeColor="text1"/>
          <w:sz w:val="24"/>
          <w:lang w:val="en-US"/>
        </w:rPr>
        <w:t xml:space="preserve"> </w:t>
      </w:r>
    </w:p>
    <w:p w14:paraId="6E9FDE36" w14:textId="77777777" w:rsidR="00F90CEA" w:rsidRPr="00F24EB6" w:rsidRDefault="00F90CEA" w:rsidP="00F90CEA">
      <w:pPr>
        <w:ind w:left="1980" w:hanging="1980"/>
        <w:jc w:val="both"/>
        <w:rPr>
          <w:color w:val="000000" w:themeColor="text1"/>
          <w:lang w:eastAsia="ja-JP"/>
        </w:rPr>
      </w:pPr>
      <w:r w:rsidRPr="00F24EB6">
        <w:rPr>
          <w:b/>
          <w:color w:val="000000" w:themeColor="text1"/>
          <w:sz w:val="24"/>
          <w:lang w:val="en-US"/>
        </w:rPr>
        <w:t>Document for:</w:t>
      </w:r>
      <w:r w:rsidRPr="00F24EB6">
        <w:rPr>
          <w:color w:val="000000" w:themeColor="text1"/>
          <w:sz w:val="24"/>
          <w:lang w:val="en-US"/>
        </w:rPr>
        <w:tab/>
        <w:t>Discussion</w:t>
      </w:r>
    </w:p>
    <w:bookmarkEnd w:id="0"/>
    <w:p w14:paraId="061CB1E9" w14:textId="77777777" w:rsidR="00F90CEA" w:rsidRPr="00F24EB6" w:rsidRDefault="00F90CEA" w:rsidP="00F90CEA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 xml:space="preserve">1. </w:t>
      </w:r>
      <w:r w:rsidRPr="00F24EB6">
        <w:rPr>
          <w:rFonts w:ascii="Times New Roman" w:hAnsi="Times New Roman"/>
          <w:color w:val="000000" w:themeColor="text1"/>
        </w:rPr>
        <w:t>Introduction</w:t>
      </w:r>
    </w:p>
    <w:p w14:paraId="15E1F311" w14:textId="6F16CA7F" w:rsidR="00F90CEA" w:rsidRPr="00411DEC" w:rsidRDefault="008E566B" w:rsidP="00F90CEA">
      <w:pPr>
        <w:jc w:val="both"/>
        <w:rPr>
          <w:rFonts w:eastAsia="DengXian"/>
          <w:lang w:eastAsia="zh-CN"/>
        </w:rPr>
      </w:pPr>
      <w:r w:rsidRPr="008E566B">
        <w:rPr>
          <w:color w:val="000000" w:themeColor="text1"/>
          <w:lang w:eastAsia="ja-JP"/>
        </w:rPr>
        <w:t xml:space="preserve">During the last meeting, we discussed UE demodulation requirements for Rel.16 NR HST test and RAN4 agreed a WF [1]. This contribution presents our views </w:t>
      </w:r>
      <w:r w:rsidR="00F90CEA" w:rsidRPr="00F90CEA">
        <w:rPr>
          <w:lang w:eastAsia="zh-CN"/>
        </w:rPr>
        <w:t>HST single-tap</w:t>
      </w:r>
      <w:r w:rsidR="00F90CEA" w:rsidRPr="00F24EB6">
        <w:rPr>
          <w:lang w:eastAsia="zh-CN"/>
        </w:rPr>
        <w:t>.</w:t>
      </w:r>
    </w:p>
    <w:p w14:paraId="1836883A" w14:textId="77777777" w:rsidR="00F90CEA" w:rsidRPr="00F24EB6" w:rsidRDefault="00F90CEA" w:rsidP="00F90CEA">
      <w:pPr>
        <w:pStyle w:val="1"/>
        <w:rPr>
          <w:rFonts w:ascii="Times New Roman" w:hAnsi="Times New Roman"/>
          <w:color w:val="000000" w:themeColor="text1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2. Discussion</w:t>
      </w:r>
    </w:p>
    <w:p w14:paraId="7F14E39F" w14:textId="5D7C3D90" w:rsidR="00F90CEA" w:rsidRDefault="00F90CEA" w:rsidP="00F90CEA">
      <w:pPr>
        <w:pStyle w:val="2"/>
        <w:rPr>
          <w:rFonts w:ascii="Times New Roman" w:hAnsi="Times New Roman"/>
          <w:sz w:val="32"/>
          <w:lang w:eastAsia="ja-JP"/>
        </w:rPr>
      </w:pPr>
      <w:r w:rsidRPr="00F24EB6">
        <w:rPr>
          <w:rFonts w:ascii="Times New Roman" w:hAnsi="Times New Roman"/>
          <w:lang w:eastAsia="ja-JP"/>
        </w:rPr>
        <w:t xml:space="preserve">2.1. </w:t>
      </w:r>
      <w:r w:rsidRPr="00F24EB6">
        <w:rPr>
          <w:rFonts w:ascii="Times New Roman" w:eastAsiaTheme="minorEastAsia" w:hAnsi="Times New Roman"/>
          <w:sz w:val="32"/>
          <w:lang w:eastAsia="ja-JP"/>
        </w:rPr>
        <w:t xml:space="preserve">Target maximum Doppler </w:t>
      </w:r>
      <w:r w:rsidRPr="00F24EB6">
        <w:rPr>
          <w:rFonts w:ascii="Times New Roman" w:hAnsi="Times New Roman"/>
          <w:sz w:val="32"/>
          <w:lang w:eastAsia="ja-JP"/>
        </w:rPr>
        <w:t>frequency</w:t>
      </w:r>
    </w:p>
    <w:p w14:paraId="3882C20D" w14:textId="22B0D673" w:rsidR="000B4048" w:rsidRPr="00851136" w:rsidRDefault="000B4048" w:rsidP="000B4048">
      <w:pPr>
        <w:jc w:val="both"/>
        <w:rPr>
          <w:rFonts w:eastAsia="DengXian"/>
          <w:lang w:eastAsia="zh-CN"/>
        </w:rPr>
      </w:pPr>
      <w:r w:rsidRPr="00F33D55">
        <w:rPr>
          <w:lang w:eastAsia="zh-CN"/>
        </w:rPr>
        <w:t xml:space="preserve">In the last RAN4 meeting, we agreed </w:t>
      </w:r>
      <w:r>
        <w:rPr>
          <w:lang w:eastAsia="zh-CN"/>
        </w:rPr>
        <w:t>two</w:t>
      </w:r>
      <w:r w:rsidRPr="00F33D55">
        <w:rPr>
          <w:lang w:eastAsia="zh-CN"/>
        </w:rPr>
        <w:t xml:space="preserve"> options </w:t>
      </w:r>
      <w:r>
        <w:rPr>
          <w:lang w:eastAsia="zh-CN"/>
        </w:rPr>
        <w:t>on</w:t>
      </w:r>
      <w:r w:rsidRPr="00F33D55">
        <w:rPr>
          <w:lang w:eastAsia="zh-CN"/>
        </w:rPr>
        <w:t xml:space="preserve"> maximum Doppler shift values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B4048" w:rsidRPr="00F33D55" w14:paraId="654892DA" w14:textId="77777777" w:rsidTr="00C52F93">
        <w:tc>
          <w:tcPr>
            <w:tcW w:w="9631" w:type="dxa"/>
          </w:tcPr>
          <w:p w14:paraId="0B5B4A17" w14:textId="77777777" w:rsidR="000B4048" w:rsidRPr="00985297" w:rsidRDefault="000B4048" w:rsidP="00C52F93">
            <w:pPr>
              <w:numPr>
                <w:ilvl w:val="0"/>
                <w:numId w:val="28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eastAsia="zh-CN"/>
              </w:rPr>
              <w:t>Maximum Doppler frequency</w:t>
            </w:r>
          </w:p>
          <w:p w14:paraId="483604E9" w14:textId="77777777" w:rsidR="000B4048" w:rsidRPr="00985297" w:rsidRDefault="000B4048" w:rsidP="00C52F93">
            <w:pPr>
              <w:numPr>
                <w:ilvl w:val="1"/>
                <w:numId w:val="28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val="en-US" w:eastAsia="zh-CN"/>
              </w:rPr>
              <w:t>For 15KHz SCS, 500km/h</w:t>
            </w:r>
          </w:p>
          <w:p w14:paraId="5B672D18" w14:textId="77777777" w:rsidR="000B4048" w:rsidRPr="00985297" w:rsidRDefault="000B4048" w:rsidP="000B4048">
            <w:pPr>
              <w:numPr>
                <w:ilvl w:val="2"/>
                <w:numId w:val="29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val="en-US" w:eastAsia="zh-CN"/>
              </w:rPr>
              <w:t xml:space="preserve">Option 1: 1250Hz </w:t>
            </w:r>
          </w:p>
          <w:p w14:paraId="2039D261" w14:textId="55FE6645" w:rsidR="000B4048" w:rsidRPr="00985297" w:rsidRDefault="000B4048" w:rsidP="000B4048">
            <w:pPr>
              <w:numPr>
                <w:ilvl w:val="2"/>
                <w:numId w:val="29"/>
              </w:numPr>
              <w:spacing w:beforeLines="50" w:before="120"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Option 2: 870</w:t>
            </w:r>
            <w:r w:rsidRPr="00985297">
              <w:rPr>
                <w:lang w:val="en-US" w:eastAsia="zh-CN"/>
              </w:rPr>
              <w:t>Hz</w:t>
            </w:r>
          </w:p>
        </w:tc>
      </w:tr>
    </w:tbl>
    <w:p w14:paraId="2C369734" w14:textId="77777777" w:rsidR="000B4048" w:rsidRDefault="000B4048" w:rsidP="000B4048">
      <w:pPr>
        <w:jc w:val="both"/>
        <w:rPr>
          <w:lang w:eastAsia="zh-CN"/>
        </w:rPr>
      </w:pPr>
    </w:p>
    <w:p w14:paraId="45536FD8" w14:textId="77777777" w:rsidR="000B4048" w:rsidRPr="00F33D55" w:rsidRDefault="000B4048" w:rsidP="000B4048">
      <w:pPr>
        <w:jc w:val="both"/>
        <w:rPr>
          <w:lang w:val="en-US" w:eastAsia="zh-CN"/>
        </w:rPr>
      </w:pPr>
      <w:r w:rsidRPr="00F33D55">
        <w:rPr>
          <w:lang w:eastAsia="zh-CN"/>
        </w:rPr>
        <w:t>Theoretically</w:t>
      </w:r>
      <w:r w:rsidRPr="00F33D55">
        <w:rPr>
          <w:lang w:val="en-US" w:eastAsia="zh-CN"/>
        </w:rPr>
        <w:t>, maximum Doppler shift that can be compensated at receiver side can be presented as</w:t>
      </w:r>
    </w:p>
    <w:p w14:paraId="2CF69606" w14:textId="77777777" w:rsidR="000B4048" w:rsidRPr="00F33D55" w:rsidRDefault="00974E0C" w:rsidP="000B4048">
      <w:pPr>
        <w:jc w:val="both"/>
        <w:rPr>
          <w:lang w:val="en-US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d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val="en-US" w:eastAsia="zh-CN"/>
                </w:rPr>
                <m:t>2∆t</m:t>
              </m:r>
            </m:den>
          </m:f>
          <m:r>
            <w:rPr>
              <w:rFonts w:ascii="Cambria Math" w:hAnsi="Cambria Math"/>
              <w:lang w:val="en-US" w:eastAsia="zh-CN"/>
            </w:rPr>
            <m:t xml:space="preserve"> ,</m:t>
          </m:r>
        </m:oMath>
      </m:oMathPara>
    </w:p>
    <w:p w14:paraId="4F71E92B" w14:textId="030FDCDA" w:rsidR="000B4048" w:rsidRDefault="000B4048" w:rsidP="000B4048">
      <w:pPr>
        <w:rPr>
          <w:lang w:val="en-US" w:eastAsia="ja-JP" w:bidi="hi-IN"/>
        </w:rPr>
      </w:pPr>
      <w:r w:rsidRPr="00C23FB0">
        <w:rPr>
          <w:lang w:val="en-US" w:eastAsia="zh-CN"/>
        </w:rPr>
        <w:t xml:space="preserve">where </w:t>
      </w:r>
      <w:r w:rsidRPr="005D0D08">
        <w:rPr>
          <w:i/>
          <w:lang w:val="en-US" w:eastAsia="zh-CN"/>
        </w:rPr>
        <w:t>∆t</w:t>
      </w:r>
      <w:r w:rsidRPr="00C23FB0">
        <w:rPr>
          <w:lang w:val="en-US" w:eastAsia="zh-CN"/>
        </w:rPr>
        <w:t xml:space="preserve"> is the minimum time interval between two RS symbols that is used for frequency tracking. From this equation, TRS design with 4</w:t>
      </w:r>
      <w:r w:rsidR="00103C90">
        <w:rPr>
          <w:lang w:val="en-US" w:eastAsia="zh-CN"/>
        </w:rPr>
        <w:t>-</w:t>
      </w:r>
      <w:r w:rsidRPr="00C23FB0">
        <w:rPr>
          <w:lang w:val="en-US" w:eastAsia="zh-CN"/>
        </w:rPr>
        <w:t xml:space="preserve">symbol </w:t>
      </w:r>
      <w:r w:rsidR="00103C90">
        <w:rPr>
          <w:lang w:val="en-US" w:eastAsia="zh-CN"/>
        </w:rPr>
        <w:t xml:space="preserve">interval </w:t>
      </w:r>
      <w:r>
        <w:rPr>
          <w:lang w:val="en-US" w:eastAsia="zh-CN"/>
        </w:rPr>
        <w:t xml:space="preserve">can </w:t>
      </w:r>
      <w:r w:rsidRPr="00C23FB0">
        <w:rPr>
          <w:lang w:val="en-US" w:eastAsia="zh-CN"/>
        </w:rPr>
        <w:t>compensate maximum Doppler shift up to 3500 Hz for 30 kHz SCS and 1750 Hz for 15 kHz SCS.</w:t>
      </w:r>
      <w:r>
        <w:rPr>
          <w:lang w:val="en-US" w:eastAsia="zh-CN"/>
        </w:rPr>
        <w:t xml:space="preserve"> </w:t>
      </w:r>
      <w:r>
        <w:rPr>
          <w:lang w:val="en-US" w:eastAsia="ja-JP" w:bidi="hi-IN"/>
        </w:rPr>
        <w:t xml:space="preserve">It means that 1250 Hz Maximum Doppler frequency can be </w:t>
      </w:r>
      <w:r w:rsidRPr="00EC633A">
        <w:rPr>
          <w:lang w:val="en-US" w:eastAsia="ja-JP" w:bidi="hi-IN"/>
        </w:rPr>
        <w:t>compensated</w:t>
      </w:r>
      <w:r>
        <w:rPr>
          <w:lang w:val="en-US" w:eastAsia="ja-JP" w:bidi="hi-IN"/>
        </w:rPr>
        <w:t xml:space="preserve">. </w:t>
      </w:r>
    </w:p>
    <w:p w14:paraId="16171C84" w14:textId="5AA18CAA" w:rsidR="00204C9C" w:rsidRDefault="000B4048" w:rsidP="000B4048">
      <w:pPr>
        <w:rPr>
          <w:rFonts w:eastAsiaTheme="minorEastAsia"/>
          <w:lang w:val="en-US" w:eastAsia="zh-CN"/>
        </w:rPr>
      </w:pPr>
      <w:r w:rsidRPr="000B4048">
        <w:rPr>
          <w:b/>
          <w:lang w:val="en-US" w:eastAsia="ja-JP" w:bidi="hi-IN"/>
        </w:rPr>
        <w:t>Observation 1: For FDD 15kHz, 1250 Hz Maximum Doppler frequency can be compensated</w:t>
      </w:r>
      <w:r>
        <w:rPr>
          <w:b/>
          <w:lang w:val="en-US" w:eastAsia="ja-JP" w:bidi="hi-IN"/>
        </w:rPr>
        <w:br/>
      </w:r>
      <w:r>
        <w:rPr>
          <w:lang w:val="en-US" w:eastAsia="ja-JP" w:bidi="hi-IN"/>
        </w:rPr>
        <w:br/>
      </w:r>
      <w:r w:rsidR="00204C9C">
        <w:rPr>
          <w:rFonts w:eastAsiaTheme="minorEastAsia"/>
          <w:lang w:val="en-US" w:eastAsia="zh-CN"/>
        </w:rPr>
        <w:t>Considering that the maximum Doppler frequency is 750 Hz for Rel-15 NR and 972 Hz for Rel-16 LTE in the case of FDD with 15 kHz SCS, Opt. 2 may be more straightforward. However, we consider that more strict UE requirements should be guaranteed for Rel-16 NR HST. In the sense, we prefer to support Option 1.</w:t>
      </w:r>
    </w:p>
    <w:p w14:paraId="5DBF3020" w14:textId="0FD4642A" w:rsidR="00103C90" w:rsidRDefault="000B4048" w:rsidP="000B4048">
      <w:pPr>
        <w:rPr>
          <w:b/>
          <w:lang w:eastAsia="ja-JP"/>
        </w:rPr>
      </w:pPr>
      <w:r w:rsidRPr="00EC633A">
        <w:rPr>
          <w:rFonts w:hint="eastAsia"/>
          <w:b/>
          <w:lang w:eastAsia="ja-JP"/>
        </w:rPr>
        <w:t xml:space="preserve">Proposal 1: </w:t>
      </w:r>
      <w:r w:rsidR="00103C90">
        <w:rPr>
          <w:b/>
          <w:lang w:eastAsia="ja-JP"/>
        </w:rPr>
        <w:t xml:space="preserve">Define </w:t>
      </w:r>
      <w:r w:rsidR="00BC7217">
        <w:rPr>
          <w:b/>
          <w:lang w:eastAsia="ja-JP"/>
        </w:rPr>
        <w:t xml:space="preserve">the HST single-tap </w:t>
      </w:r>
      <w:bookmarkStart w:id="1" w:name="_GoBack"/>
      <w:bookmarkEnd w:id="1"/>
      <w:r w:rsidR="00103C90">
        <w:rPr>
          <w:b/>
          <w:lang w:eastAsia="ja-JP"/>
        </w:rPr>
        <w:t xml:space="preserve">requirements under maximum Doppler frequency with 1250 Hz </w:t>
      </w:r>
    </w:p>
    <w:p w14:paraId="5F6D40B3" w14:textId="77777777" w:rsidR="00F90CEA" w:rsidRPr="00F24EB6" w:rsidRDefault="00F90CEA" w:rsidP="003660F3">
      <w:pPr>
        <w:pStyle w:val="1"/>
        <w:ind w:left="0" w:firstLine="0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t>3. Conclusion</w:t>
      </w:r>
    </w:p>
    <w:p w14:paraId="7D57E944" w14:textId="7167627C" w:rsidR="00F90CEA" w:rsidRDefault="00F90CEA" w:rsidP="00F90CEA">
      <w:pPr>
        <w:jc w:val="both"/>
      </w:pPr>
      <w:r w:rsidRPr="00E22B36">
        <w:t xml:space="preserve">In this contribution, we present our views on </w:t>
      </w:r>
      <w:r w:rsidRPr="00F90CEA">
        <w:t>HST single-tap</w:t>
      </w:r>
      <w:r w:rsidRPr="00E22B36">
        <w:t xml:space="preserve">. </w:t>
      </w:r>
      <w:r>
        <w:t>Observation and proposals are presented as follows.</w:t>
      </w:r>
    </w:p>
    <w:p w14:paraId="263A2164" w14:textId="2285D07F" w:rsidR="00103C90" w:rsidRDefault="003660F3" w:rsidP="00F90CEA">
      <w:pPr>
        <w:jc w:val="both"/>
        <w:rPr>
          <w:b/>
          <w:lang w:val="en-US" w:eastAsia="ja-JP" w:bidi="hi-IN"/>
        </w:rPr>
      </w:pPr>
      <w:r w:rsidRPr="000B4048">
        <w:rPr>
          <w:b/>
          <w:lang w:val="en-US" w:eastAsia="ja-JP" w:bidi="hi-IN"/>
        </w:rPr>
        <w:t>Observation 1: For FDD 15kHz, 1250 Hz Maximum Doppler frequency can be compensated</w:t>
      </w:r>
    </w:p>
    <w:p w14:paraId="029C562E" w14:textId="42A2E579" w:rsidR="003660F3" w:rsidRPr="00106B45" w:rsidRDefault="003660F3" w:rsidP="00F90CEA">
      <w:pPr>
        <w:jc w:val="both"/>
        <w:rPr>
          <w:b/>
          <w:color w:val="000000" w:themeColor="text1"/>
          <w:lang w:eastAsia="zh-CN"/>
        </w:rPr>
      </w:pPr>
      <w:r w:rsidRPr="00EC633A">
        <w:rPr>
          <w:rFonts w:hint="eastAsia"/>
          <w:b/>
          <w:lang w:eastAsia="ja-JP"/>
        </w:rPr>
        <w:t xml:space="preserve">Proposal 1: </w:t>
      </w:r>
      <w:r>
        <w:rPr>
          <w:b/>
          <w:lang w:eastAsia="ja-JP"/>
        </w:rPr>
        <w:t>Define the HST single requirements under maximum Doppler frequency with 1250 Hz</w:t>
      </w:r>
    </w:p>
    <w:p w14:paraId="309CD887" w14:textId="77777777" w:rsidR="00F90CEA" w:rsidRPr="00F24EB6" w:rsidRDefault="00F90CEA" w:rsidP="00F90CEA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F24EB6">
        <w:rPr>
          <w:rFonts w:ascii="Times New Roman" w:hAnsi="Times New Roman"/>
          <w:color w:val="000000" w:themeColor="text1"/>
          <w:lang w:eastAsia="ja-JP"/>
        </w:rPr>
        <w:lastRenderedPageBreak/>
        <w:t>References</w:t>
      </w:r>
    </w:p>
    <w:p w14:paraId="0C2B9294" w14:textId="77777777" w:rsidR="00F90CEA" w:rsidRPr="00CB11D9" w:rsidRDefault="00F90CEA" w:rsidP="00F90CEA">
      <w:pPr>
        <w:pStyle w:val="afb"/>
        <w:numPr>
          <w:ilvl w:val="0"/>
          <w:numId w:val="3"/>
        </w:numPr>
        <w:rPr>
          <w:lang w:eastAsia="ja-JP"/>
        </w:rPr>
      </w:pPr>
      <w:r w:rsidRPr="00411DEC">
        <w:rPr>
          <w:lang w:eastAsia="ja-JP"/>
        </w:rPr>
        <w:t xml:space="preserve">R4-2002418 </w:t>
      </w:r>
      <w:r w:rsidRPr="00F24EB6">
        <w:rPr>
          <w:lang w:eastAsia="ja-JP"/>
        </w:rPr>
        <w:t xml:space="preserve">, CMCC , “WF on </w:t>
      </w:r>
      <w:r>
        <w:rPr>
          <w:lang w:eastAsia="ja-JP"/>
        </w:rPr>
        <w:t>UE demodulation for NR HST,” Mar</w:t>
      </w:r>
      <w:r w:rsidRPr="00F24EB6">
        <w:rPr>
          <w:lang w:eastAsia="ja-JP"/>
        </w:rPr>
        <w:t>. 20</w:t>
      </w:r>
      <w:r>
        <w:rPr>
          <w:lang w:eastAsia="ja-JP"/>
        </w:rPr>
        <w:t>20</w:t>
      </w:r>
    </w:p>
    <w:p w14:paraId="7EA301F1" w14:textId="77777777" w:rsidR="00F90CEA" w:rsidRPr="00F15EF5" w:rsidRDefault="00F90CEA" w:rsidP="00F90CEA"/>
    <w:p w14:paraId="4145BE4D" w14:textId="546D8662" w:rsidR="004F3271" w:rsidRPr="00F90CEA" w:rsidRDefault="004F3271" w:rsidP="00F90CEA"/>
    <w:sectPr w:rsidR="004F3271" w:rsidRPr="00F90CE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A3C40" w14:textId="77777777" w:rsidR="00974E0C" w:rsidRDefault="00974E0C">
      <w:r>
        <w:separator/>
      </w:r>
    </w:p>
  </w:endnote>
  <w:endnote w:type="continuationSeparator" w:id="0">
    <w:p w14:paraId="755C4175" w14:textId="77777777" w:rsidR="00974E0C" w:rsidRDefault="0097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3435F" w14:textId="77777777" w:rsidR="00974E0C" w:rsidRDefault="00974E0C">
      <w:r>
        <w:separator/>
      </w:r>
    </w:p>
  </w:footnote>
  <w:footnote w:type="continuationSeparator" w:id="0">
    <w:p w14:paraId="5471BBFD" w14:textId="77777777" w:rsidR="00974E0C" w:rsidRDefault="00974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397559"/>
    <w:multiLevelType w:val="hybridMultilevel"/>
    <w:tmpl w:val="630EA4B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A61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1024C3B"/>
    <w:multiLevelType w:val="hybridMultilevel"/>
    <w:tmpl w:val="8CEA5FD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8800">
      <w:start w:val="30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6"/>
  </w:num>
  <w:num w:numId="3">
    <w:abstractNumId w:val="2"/>
  </w:num>
  <w:num w:numId="4">
    <w:abstractNumId w:val="6"/>
  </w:num>
  <w:num w:numId="5">
    <w:abstractNumId w:val="7"/>
  </w:num>
  <w:num w:numId="6">
    <w:abstractNumId w:val="23"/>
  </w:num>
  <w:num w:numId="7">
    <w:abstractNumId w:val="1"/>
  </w:num>
  <w:num w:numId="8">
    <w:abstractNumId w:val="3"/>
  </w:num>
  <w:num w:numId="9">
    <w:abstractNumId w:val="0"/>
  </w:num>
  <w:num w:numId="10">
    <w:abstractNumId w:val="19"/>
  </w:num>
  <w:num w:numId="11">
    <w:abstractNumId w:val="24"/>
  </w:num>
  <w:num w:numId="12">
    <w:abstractNumId w:val="10"/>
  </w:num>
  <w:num w:numId="13">
    <w:abstractNumId w:val="17"/>
  </w:num>
  <w:num w:numId="14">
    <w:abstractNumId w:val="15"/>
  </w:num>
  <w:num w:numId="15">
    <w:abstractNumId w:val="22"/>
  </w:num>
  <w:num w:numId="16">
    <w:abstractNumId w:val="28"/>
  </w:num>
  <w:num w:numId="17">
    <w:abstractNumId w:val="20"/>
  </w:num>
  <w:num w:numId="18">
    <w:abstractNumId w:val="21"/>
  </w:num>
  <w:num w:numId="19">
    <w:abstractNumId w:val="25"/>
  </w:num>
  <w:num w:numId="20">
    <w:abstractNumId w:val="9"/>
  </w:num>
  <w:num w:numId="21">
    <w:abstractNumId w:val="12"/>
  </w:num>
  <w:num w:numId="22">
    <w:abstractNumId w:val="13"/>
  </w:num>
  <w:num w:numId="23">
    <w:abstractNumId w:val="4"/>
  </w:num>
  <w:num w:numId="24">
    <w:abstractNumId w:val="27"/>
  </w:num>
  <w:num w:numId="25">
    <w:abstractNumId w:val="18"/>
  </w:num>
  <w:num w:numId="26">
    <w:abstractNumId w:val="8"/>
  </w:num>
  <w:num w:numId="27">
    <w:abstractNumId w:val="11"/>
  </w:num>
  <w:num w:numId="28">
    <w:abstractNumId w:val="16"/>
  </w:num>
  <w:num w:numId="2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4B6"/>
    <w:rsid w:val="000419BA"/>
    <w:rsid w:val="000428F9"/>
    <w:rsid w:val="000448C2"/>
    <w:rsid w:val="000456D7"/>
    <w:rsid w:val="00045CBD"/>
    <w:rsid w:val="00047943"/>
    <w:rsid w:val="00047DD9"/>
    <w:rsid w:val="00052CB8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048"/>
    <w:rsid w:val="000B4976"/>
    <w:rsid w:val="000B6115"/>
    <w:rsid w:val="000B6723"/>
    <w:rsid w:val="000C0145"/>
    <w:rsid w:val="000C20DB"/>
    <w:rsid w:val="000C2D28"/>
    <w:rsid w:val="000C3691"/>
    <w:rsid w:val="000C37E4"/>
    <w:rsid w:val="000C50B1"/>
    <w:rsid w:val="000C5893"/>
    <w:rsid w:val="000D0AFE"/>
    <w:rsid w:val="000D1F67"/>
    <w:rsid w:val="000D1F8C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3C90"/>
    <w:rsid w:val="00106A9F"/>
    <w:rsid w:val="00106B45"/>
    <w:rsid w:val="001072A8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34F3"/>
    <w:rsid w:val="0013490F"/>
    <w:rsid w:val="00134CB5"/>
    <w:rsid w:val="001404E5"/>
    <w:rsid w:val="00141A2F"/>
    <w:rsid w:val="00142771"/>
    <w:rsid w:val="0014381C"/>
    <w:rsid w:val="00144209"/>
    <w:rsid w:val="00145505"/>
    <w:rsid w:val="00145691"/>
    <w:rsid w:val="00150121"/>
    <w:rsid w:val="00153528"/>
    <w:rsid w:val="001538E6"/>
    <w:rsid w:val="00160A47"/>
    <w:rsid w:val="00160B00"/>
    <w:rsid w:val="00162698"/>
    <w:rsid w:val="00162F78"/>
    <w:rsid w:val="001643AC"/>
    <w:rsid w:val="00164760"/>
    <w:rsid w:val="00170344"/>
    <w:rsid w:val="001708D0"/>
    <w:rsid w:val="00170C0B"/>
    <w:rsid w:val="00171D07"/>
    <w:rsid w:val="0017516C"/>
    <w:rsid w:val="00175AB9"/>
    <w:rsid w:val="00181060"/>
    <w:rsid w:val="00182304"/>
    <w:rsid w:val="001832B9"/>
    <w:rsid w:val="0018379B"/>
    <w:rsid w:val="0018585B"/>
    <w:rsid w:val="00192CE3"/>
    <w:rsid w:val="00193116"/>
    <w:rsid w:val="00194986"/>
    <w:rsid w:val="00195B40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4C9C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258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09D7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33B6"/>
    <w:rsid w:val="003040AA"/>
    <w:rsid w:val="00304E3F"/>
    <w:rsid w:val="0030631E"/>
    <w:rsid w:val="00306331"/>
    <w:rsid w:val="00312E62"/>
    <w:rsid w:val="003140D7"/>
    <w:rsid w:val="0031627B"/>
    <w:rsid w:val="003253ED"/>
    <w:rsid w:val="00327761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0F3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84823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1532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3271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360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36F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32A"/>
    <w:rsid w:val="00582948"/>
    <w:rsid w:val="00585B17"/>
    <w:rsid w:val="00586C80"/>
    <w:rsid w:val="0058747E"/>
    <w:rsid w:val="005910B3"/>
    <w:rsid w:val="00592669"/>
    <w:rsid w:val="005926C5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45A8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0789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2A1"/>
    <w:rsid w:val="0083389F"/>
    <w:rsid w:val="00835C3C"/>
    <w:rsid w:val="00836B3B"/>
    <w:rsid w:val="00836C44"/>
    <w:rsid w:val="00842B4F"/>
    <w:rsid w:val="00846987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C97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566B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146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47B74"/>
    <w:rsid w:val="00950436"/>
    <w:rsid w:val="0095748C"/>
    <w:rsid w:val="0096268B"/>
    <w:rsid w:val="00965EC6"/>
    <w:rsid w:val="00966889"/>
    <w:rsid w:val="00974E0C"/>
    <w:rsid w:val="009776DE"/>
    <w:rsid w:val="0098134C"/>
    <w:rsid w:val="009819AE"/>
    <w:rsid w:val="009829B0"/>
    <w:rsid w:val="00983910"/>
    <w:rsid w:val="00983A27"/>
    <w:rsid w:val="0098694D"/>
    <w:rsid w:val="009875A0"/>
    <w:rsid w:val="00991DE5"/>
    <w:rsid w:val="009928D4"/>
    <w:rsid w:val="009935E9"/>
    <w:rsid w:val="00996AC8"/>
    <w:rsid w:val="009A2280"/>
    <w:rsid w:val="009A2C6C"/>
    <w:rsid w:val="009A426A"/>
    <w:rsid w:val="009B16B6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A664A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12B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476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21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8C4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1D9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D7E9D"/>
    <w:rsid w:val="00CE0A81"/>
    <w:rsid w:val="00CE0F68"/>
    <w:rsid w:val="00CE460C"/>
    <w:rsid w:val="00CE570B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6870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1070"/>
    <w:rsid w:val="00DB49BA"/>
    <w:rsid w:val="00DB61F9"/>
    <w:rsid w:val="00DC39A9"/>
    <w:rsid w:val="00DC53E7"/>
    <w:rsid w:val="00DC756C"/>
    <w:rsid w:val="00DD0C2C"/>
    <w:rsid w:val="00DD24C5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930"/>
    <w:rsid w:val="00E63F05"/>
    <w:rsid w:val="00E6554F"/>
    <w:rsid w:val="00E66619"/>
    <w:rsid w:val="00E66EB4"/>
    <w:rsid w:val="00E70031"/>
    <w:rsid w:val="00E71061"/>
    <w:rsid w:val="00E73256"/>
    <w:rsid w:val="00E73617"/>
    <w:rsid w:val="00E75C57"/>
    <w:rsid w:val="00E81E3D"/>
    <w:rsid w:val="00E845C2"/>
    <w:rsid w:val="00E84E29"/>
    <w:rsid w:val="00E85563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1B36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602A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4EB6"/>
    <w:rsid w:val="00F260BB"/>
    <w:rsid w:val="00F262D7"/>
    <w:rsid w:val="00F30B22"/>
    <w:rsid w:val="00F30DD8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CEA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49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B36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10">
    <w:name w:val="見出し 1 (文字)"/>
    <w:basedOn w:val="a0"/>
    <w:link w:val="1"/>
    <w:rsid w:val="00F90CE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52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</cp:revision>
  <cp:lastPrinted>2017-04-28T05:57:00Z</cp:lastPrinted>
  <dcterms:created xsi:type="dcterms:W3CDTF">2020-04-02T10:20:00Z</dcterms:created>
  <dcterms:modified xsi:type="dcterms:W3CDTF">2020-04-10T11:40:00Z</dcterms:modified>
</cp:coreProperties>
</file>